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09F3A" w14:textId="77777777" w:rsidR="006C7D5E" w:rsidRDefault="006C7D5E" w:rsidP="006D68BB">
      <w:pPr>
        <w:pStyle w:val="Heading4"/>
        <w:framePr w:h="489" w:hRule="exact" w:wrap="notBeside" w:y="7"/>
      </w:pPr>
      <w:r>
        <w:t>Invitation to</w:t>
      </w:r>
      <w:r w:rsidR="0087604C">
        <w:t xml:space="preserve"> Tender</w:t>
      </w:r>
    </w:p>
    <w:p w14:paraId="2929625E" w14:textId="77777777" w:rsidR="006C7D5E" w:rsidRDefault="006C7D5E" w:rsidP="006C7D5E">
      <w:pPr>
        <w:pStyle w:val="BlockLine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95"/>
        <w:gridCol w:w="1903"/>
        <w:gridCol w:w="5324"/>
      </w:tblGrid>
      <w:tr w:rsidR="006C7D5E" w14:paraId="58638841" w14:textId="77777777" w:rsidTr="006D68BB">
        <w:trPr>
          <w:trHeight w:val="567"/>
        </w:trPr>
        <w:tc>
          <w:tcPr>
            <w:tcW w:w="1295" w:type="dxa"/>
            <w:tcBorders>
              <w:right w:val="single" w:sz="12" w:space="0" w:color="99CCFF"/>
            </w:tcBorders>
          </w:tcPr>
          <w:p w14:paraId="33AF7D8D" w14:textId="77777777" w:rsidR="006C7D5E" w:rsidRDefault="006C7D5E" w:rsidP="006C7D5E">
            <w:pPr>
              <w:jc w:val="right"/>
              <w:rPr>
                <w:b/>
              </w:rPr>
            </w:pPr>
            <w:r>
              <w:rPr>
                <w:b/>
              </w:rPr>
              <w:t>To:</w:t>
            </w:r>
          </w:p>
        </w:tc>
        <w:bookmarkStart w:id="0" w:name="Text92"/>
        <w:bookmarkStart w:id="1" w:name="Text60"/>
        <w:tc>
          <w:tcPr>
            <w:tcW w:w="7227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707393F4" w14:textId="1234434B" w:rsidR="00E13906" w:rsidRDefault="0087604C" w:rsidP="00552FE1">
            <w:pPr>
              <w:rPr>
                <w:rFonts w:ascii="Arial" w:hAnsi="Arial" w:cs="Arial"/>
                <w:i/>
              </w:rPr>
            </w:pPr>
            <w:r w:rsidRPr="0087604C">
              <w:rPr>
                <w:rFonts w:ascii="Arial" w:hAnsi="Arial" w:cs="Arial"/>
                <w:i/>
              </w:rPr>
              <w:fldChar w:fldCharType="begin">
                <w:ffData>
                  <w:name w:val="Text92"/>
                  <w:enabled/>
                  <w:calcOnExit w:val="0"/>
                  <w:textInput>
                    <w:default w:val="All Applicants interested in tendering for the Construction Contract described below."/>
                  </w:textInput>
                </w:ffData>
              </w:fldChar>
            </w:r>
            <w:r w:rsidRPr="0087604C">
              <w:rPr>
                <w:rFonts w:ascii="Arial" w:hAnsi="Arial" w:cs="Arial"/>
                <w:i/>
              </w:rPr>
              <w:instrText xml:space="preserve"> FORMTEXT </w:instrText>
            </w:r>
            <w:r w:rsidRPr="0087604C">
              <w:rPr>
                <w:rFonts w:ascii="Arial" w:hAnsi="Arial" w:cs="Arial"/>
                <w:i/>
              </w:rPr>
            </w:r>
            <w:r w:rsidRPr="0087604C">
              <w:rPr>
                <w:rFonts w:ascii="Arial" w:hAnsi="Arial" w:cs="Arial"/>
                <w:i/>
              </w:rPr>
              <w:fldChar w:fldCharType="separate"/>
            </w:r>
            <w:r w:rsidRPr="0087604C">
              <w:rPr>
                <w:rFonts w:ascii="Arial" w:hAnsi="Arial" w:cs="Arial"/>
                <w:i/>
                <w:noProof/>
              </w:rPr>
              <w:t xml:space="preserve">All Applicants interested in tendering for </w:t>
            </w:r>
            <w:r w:rsidR="003A7777">
              <w:rPr>
                <w:rFonts w:ascii="Arial" w:hAnsi="Arial" w:cs="Arial"/>
                <w:i/>
                <w:noProof/>
                <w:lang w:val="en-IE"/>
              </w:rPr>
              <w:t>an</w:t>
            </w:r>
            <w:r w:rsidR="00F11F6C">
              <w:rPr>
                <w:rFonts w:ascii="Arial" w:hAnsi="Arial" w:cs="Arial"/>
                <w:i/>
                <w:noProof/>
              </w:rPr>
              <w:t xml:space="preserve"> </w:t>
            </w:r>
            <w:r w:rsidR="003A7777" w:rsidRPr="003A7777">
              <w:rPr>
                <w:rFonts w:ascii="Arial" w:hAnsi="Arial" w:cs="Arial"/>
                <w:i/>
                <w:noProof/>
              </w:rPr>
              <w:t xml:space="preserve">Architect-led </w:t>
            </w:r>
            <w:r w:rsidR="00F11F6C">
              <w:rPr>
                <w:rFonts w:ascii="Arial" w:hAnsi="Arial" w:cs="Arial"/>
                <w:i/>
                <w:noProof/>
              </w:rPr>
              <w:t>Integrated Design Team Services for the Refubrishment and Upgrade Works at ERC Offices, DCU St Patrick's Campus, Drumcondra, Dublin 9</w:t>
            </w:r>
            <w:r w:rsidR="00F81014">
              <w:rPr>
                <w:rFonts w:ascii="Arial" w:hAnsi="Arial" w:cs="Arial"/>
                <w:i/>
                <w:noProof/>
              </w:rPr>
              <w:t xml:space="preserve"> </w:t>
            </w:r>
            <w:r w:rsidR="00552FE1">
              <w:rPr>
                <w:rFonts w:ascii="Arial" w:hAnsi="Arial" w:cs="Arial"/>
                <w:i/>
                <w:noProof/>
              </w:rPr>
              <w:t xml:space="preserve"> </w:t>
            </w:r>
            <w:r w:rsidR="00F81014">
              <w:rPr>
                <w:rFonts w:ascii="Arial" w:hAnsi="Arial" w:cs="Arial"/>
                <w:i/>
                <w:noProof/>
              </w:rPr>
              <w:t xml:space="preserve"> </w:t>
            </w:r>
            <w:r w:rsidRPr="0087604C">
              <w:rPr>
                <w:rFonts w:ascii="Arial" w:hAnsi="Arial" w:cs="Arial"/>
                <w:i/>
              </w:rPr>
              <w:fldChar w:fldCharType="end"/>
            </w:r>
            <w:bookmarkEnd w:id="0"/>
          </w:p>
          <w:p w14:paraId="1CFFF9DE" w14:textId="77777777" w:rsidR="0087604C" w:rsidRPr="0087604C" w:rsidRDefault="0087604C" w:rsidP="006C7D5E">
            <w:pPr>
              <w:rPr>
                <w:i/>
              </w:rPr>
            </w:pPr>
          </w:p>
          <w:bookmarkEnd w:id="1"/>
          <w:p w14:paraId="232187CD" w14:textId="77777777" w:rsidR="006C7D5E" w:rsidRDefault="006C7D5E" w:rsidP="006C7D5E"/>
        </w:tc>
      </w:tr>
      <w:tr w:rsidR="006C7D5E" w14:paraId="1D3BE75C" w14:textId="77777777" w:rsidTr="006D68BB">
        <w:trPr>
          <w:trHeight w:val="567"/>
        </w:trPr>
        <w:tc>
          <w:tcPr>
            <w:tcW w:w="1295" w:type="dxa"/>
            <w:tcBorders>
              <w:right w:val="single" w:sz="12" w:space="0" w:color="99CCFF"/>
            </w:tcBorders>
          </w:tcPr>
          <w:p w14:paraId="7D6F1C12" w14:textId="77777777" w:rsidR="006C7D5E" w:rsidRDefault="006C7D5E" w:rsidP="006C7D5E">
            <w:pPr>
              <w:jc w:val="right"/>
              <w:rPr>
                <w:b/>
              </w:rPr>
            </w:pPr>
            <w:r>
              <w:rPr>
                <w:b/>
              </w:rPr>
              <w:t>Regarding:</w:t>
            </w:r>
          </w:p>
        </w:tc>
        <w:bookmarkStart w:id="2" w:name="Text62"/>
        <w:tc>
          <w:tcPr>
            <w:tcW w:w="722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9668652" w14:textId="591AB0EB" w:rsidR="006C7D5E" w:rsidRPr="00E13906" w:rsidRDefault="002856B7" w:rsidP="00410F14">
            <w:pPr>
              <w:jc w:val="both"/>
              <w:rPr>
                <w:i/>
              </w:rPr>
            </w:pPr>
            <w:r w:rsidRPr="00FF6C1C">
              <w:rPr>
                <w:rFonts w:ascii="Arial" w:hAnsi="Arial"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FF6C1C">
              <w:rPr>
                <w:rFonts w:ascii="Arial" w:hAnsi="Arial" w:cs="Arial"/>
              </w:rPr>
              <w:instrText xml:space="preserve"> FORMTEXT </w:instrText>
            </w:r>
            <w:r w:rsidRPr="00FF6C1C">
              <w:rPr>
                <w:rFonts w:ascii="Arial" w:hAnsi="Arial" w:cs="Arial"/>
              </w:rPr>
            </w:r>
            <w:r w:rsidRPr="00FF6C1C">
              <w:rPr>
                <w:rFonts w:ascii="Arial" w:hAnsi="Arial" w:cs="Arial"/>
              </w:rPr>
              <w:fldChar w:fldCharType="separate"/>
            </w:r>
            <w:r w:rsidR="00D220CD" w:rsidRPr="00D220CD">
              <w:rPr>
                <w:rFonts w:eastAsia="MS Mincho" w:cs="MS Mincho"/>
                <w:i/>
              </w:rPr>
              <w:t>Tender for the appointment of an</w:t>
            </w:r>
            <w:r w:rsidR="00F11F6C">
              <w:rPr>
                <w:rFonts w:eastAsia="MS Mincho" w:cs="MS Mincho"/>
                <w:i/>
              </w:rPr>
              <w:t xml:space="preserve"> </w:t>
            </w:r>
            <w:r w:rsidR="003A7777" w:rsidRPr="003A7777">
              <w:rPr>
                <w:rFonts w:eastAsia="MS Mincho" w:cs="MS Mincho"/>
                <w:i/>
              </w:rPr>
              <w:t xml:space="preserve">Architect-led </w:t>
            </w:r>
            <w:r w:rsidR="00F11F6C" w:rsidRPr="00F11F6C">
              <w:rPr>
                <w:rFonts w:eastAsia="MS Mincho" w:cs="MS Mincho"/>
                <w:i/>
              </w:rPr>
              <w:t xml:space="preserve">Integrated Design Team Services for the Refubrishment and Upgrade Works at ERC Offices, DCU St Patrick's Campus, Drumcondra, Dublin 9   </w:t>
            </w:r>
            <w:r w:rsidR="00D220CD" w:rsidRPr="00D220CD">
              <w:rPr>
                <w:rFonts w:eastAsia="MS Mincho" w:cs="MS Mincho"/>
                <w:i/>
              </w:rPr>
              <w:t xml:space="preserve"> </w:t>
            </w:r>
            <w:r w:rsidRPr="00FF6C1C">
              <w:rPr>
                <w:rFonts w:ascii="Arial" w:hAnsi="Arial" w:cs="Arial"/>
              </w:rPr>
              <w:fldChar w:fldCharType="end"/>
            </w:r>
            <w:bookmarkEnd w:id="2"/>
          </w:p>
        </w:tc>
      </w:tr>
      <w:tr w:rsidR="006C7D5E" w14:paraId="2E56334D" w14:textId="77777777" w:rsidTr="006D68BB">
        <w:trPr>
          <w:trHeight w:val="567"/>
        </w:trPr>
        <w:tc>
          <w:tcPr>
            <w:tcW w:w="1295" w:type="dxa"/>
            <w:tcBorders>
              <w:right w:val="single" w:sz="12" w:space="0" w:color="99CCFF"/>
            </w:tcBorders>
          </w:tcPr>
          <w:p w14:paraId="1E2779A8" w14:textId="77777777" w:rsidR="006C7D5E" w:rsidRDefault="006C7D5E" w:rsidP="006C7D5E">
            <w:pPr>
              <w:jc w:val="right"/>
              <w:rPr>
                <w:b/>
              </w:rPr>
            </w:pPr>
            <w:r>
              <w:rPr>
                <w:b/>
              </w:rPr>
              <w:t>Date:</w:t>
            </w:r>
          </w:p>
        </w:tc>
        <w:tc>
          <w:tcPr>
            <w:tcW w:w="190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B72F593" w14:textId="04C50BBA" w:rsidR="006C7D5E" w:rsidRPr="002856B7" w:rsidRDefault="002856B7" w:rsidP="006C7D5E">
            <w:pPr>
              <w:rPr>
                <w:i/>
              </w:rPr>
            </w:pPr>
            <w:r w:rsidRPr="002856B7">
              <w:rPr>
                <w:rFonts w:ascii="Arial" w:hAnsi="Arial" w:cs="Arial"/>
                <w:i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2856B7">
              <w:rPr>
                <w:rFonts w:ascii="Arial" w:hAnsi="Arial" w:cs="Arial"/>
                <w:i/>
              </w:rPr>
              <w:instrText xml:space="preserve"> FORMTEXT </w:instrText>
            </w:r>
            <w:r w:rsidRPr="002856B7">
              <w:rPr>
                <w:rFonts w:ascii="Arial" w:hAnsi="Arial" w:cs="Arial"/>
                <w:i/>
              </w:rPr>
            </w:r>
            <w:r w:rsidRPr="002856B7">
              <w:rPr>
                <w:rFonts w:ascii="Arial" w:hAnsi="Arial" w:cs="Arial"/>
                <w:i/>
              </w:rPr>
              <w:fldChar w:fldCharType="separate"/>
            </w:r>
            <w:r w:rsidR="006F56B0">
              <w:rPr>
                <w:rFonts w:eastAsia="MS Mincho" w:cs="MS Mincho"/>
                <w:i/>
              </w:rPr>
              <w:t>19</w:t>
            </w:r>
            <w:r w:rsidR="005147F9">
              <w:rPr>
                <w:rFonts w:eastAsia="MS Mincho" w:cs="MS Mincho"/>
                <w:i/>
              </w:rPr>
              <w:t>/</w:t>
            </w:r>
            <w:r w:rsidR="006F56B0">
              <w:rPr>
                <w:rFonts w:eastAsia="MS Mincho" w:cs="MS Mincho"/>
                <w:i/>
              </w:rPr>
              <w:t>06</w:t>
            </w:r>
            <w:r w:rsidR="005147F9">
              <w:rPr>
                <w:rFonts w:eastAsia="MS Mincho" w:cs="MS Mincho"/>
                <w:i/>
              </w:rPr>
              <w:t>/202</w:t>
            </w:r>
            <w:r w:rsidR="00552FE1">
              <w:rPr>
                <w:rFonts w:eastAsia="MS Mincho" w:cs="MS Mincho"/>
                <w:i/>
              </w:rPr>
              <w:t>6</w:t>
            </w:r>
            <w:r w:rsidRPr="002856B7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5324" w:type="dxa"/>
            <w:tcBorders>
              <w:top w:val="single" w:sz="12" w:space="0" w:color="99CCFF"/>
              <w:left w:val="single" w:sz="12" w:space="0" w:color="99CCFF"/>
            </w:tcBorders>
          </w:tcPr>
          <w:p w14:paraId="3443F68C" w14:textId="77777777" w:rsidR="006C7D5E" w:rsidRDefault="006C7D5E" w:rsidP="006C7D5E">
            <w:pPr>
              <w:ind w:left="720"/>
            </w:pPr>
          </w:p>
        </w:tc>
      </w:tr>
    </w:tbl>
    <w:p w14:paraId="3BFACDAA" w14:textId="77777777" w:rsidR="006C7D5E" w:rsidRDefault="006C7D5E" w:rsidP="006C7D5E"/>
    <w:p w14:paraId="1FB0D18B" w14:textId="77777777" w:rsidR="009F507D" w:rsidRDefault="009F507D" w:rsidP="006C7D5E"/>
    <w:p w14:paraId="5D6392B8" w14:textId="77777777" w:rsidR="006C7D5E" w:rsidRDefault="006C7D5E" w:rsidP="006C7D5E">
      <w:r>
        <w:t>A Dhaoine Uaisle</w:t>
      </w:r>
    </w:p>
    <w:p w14:paraId="500072C9" w14:textId="77777777" w:rsidR="006C7D5E" w:rsidRDefault="006C7D5E" w:rsidP="005B2568">
      <w:pPr>
        <w:jc w:val="both"/>
      </w:pPr>
    </w:p>
    <w:p w14:paraId="3C406FF9" w14:textId="77777777" w:rsidR="006C7D5E" w:rsidRDefault="006C7D5E" w:rsidP="005B2568">
      <w:pPr>
        <w:jc w:val="both"/>
      </w:pPr>
      <w:r>
        <w:t>You are invited to submit a Tender for the above Contract complying with the enclosed Instructions to Tenderers</w:t>
      </w:r>
      <w:r w:rsidR="00ED707E">
        <w:t>.</w:t>
      </w:r>
    </w:p>
    <w:p w14:paraId="0F146CF7" w14:textId="77777777" w:rsidR="006C7D5E" w:rsidRDefault="006C7D5E" w:rsidP="006C7D5E"/>
    <w:p w14:paraId="1DA4FA7A" w14:textId="77777777" w:rsidR="00FF3626" w:rsidRDefault="00FF3626" w:rsidP="006C7D5E"/>
    <w:p w14:paraId="5D29DD61" w14:textId="77777777" w:rsidR="006C7D5E" w:rsidRDefault="006C7D5E" w:rsidP="006C7D5E">
      <w:r>
        <w:t>Is mise, le meas</w:t>
      </w:r>
    </w:p>
    <w:p w14:paraId="2A1EC1E2" w14:textId="77777777" w:rsidR="006C7D5E" w:rsidRDefault="006C7D5E" w:rsidP="006C7D5E"/>
    <w:p w14:paraId="7900C74D" w14:textId="77777777" w:rsidR="006C7D5E" w:rsidRDefault="006C7D5E" w:rsidP="006C7D5E"/>
    <w:p w14:paraId="2DEACAC3" w14:textId="77777777" w:rsidR="006C7D5E" w:rsidRDefault="006C7D5E" w:rsidP="006C7D5E"/>
    <w:p w14:paraId="237162FF" w14:textId="77777777" w:rsidR="006C7D5E" w:rsidRDefault="006C7D5E" w:rsidP="006C7D5E">
      <w:r>
        <w:t>Signed ____________________________</w:t>
      </w:r>
    </w:p>
    <w:p w14:paraId="4FEFA767" w14:textId="5130A9BE" w:rsidR="0064439F" w:rsidRPr="00E13906" w:rsidRDefault="006C7D5E" w:rsidP="0064439F">
      <w:pPr>
        <w:rPr>
          <w:i/>
        </w:rPr>
      </w:pPr>
      <w:r>
        <w:t>On behalf of</w:t>
      </w:r>
      <w:r w:rsidR="00E13906">
        <w:t xml:space="preserve"> </w:t>
      </w:r>
      <w:r w:rsidR="0064439F" w:rsidRPr="00FF6C1C">
        <w:rPr>
          <w:rFonts w:ascii="Arial" w:hAnsi="Arial" w:cs="Arial"/>
        </w:rPr>
        <w:fldChar w:fldCharType="begin">
          <w:ffData>
            <w:name w:val="Text92"/>
            <w:enabled/>
            <w:calcOnExit w:val="0"/>
            <w:textInput/>
          </w:ffData>
        </w:fldChar>
      </w:r>
      <w:r w:rsidR="0064439F" w:rsidRPr="00FF6C1C">
        <w:rPr>
          <w:rFonts w:ascii="Arial" w:hAnsi="Arial" w:cs="Arial"/>
        </w:rPr>
        <w:instrText xml:space="preserve"> FORMTEXT </w:instrText>
      </w:r>
      <w:r w:rsidR="0064439F" w:rsidRPr="00FF6C1C">
        <w:rPr>
          <w:rFonts w:ascii="Arial" w:hAnsi="Arial" w:cs="Arial"/>
        </w:rPr>
      </w:r>
      <w:r w:rsidR="0064439F" w:rsidRPr="00FF6C1C">
        <w:rPr>
          <w:rFonts w:ascii="Arial" w:hAnsi="Arial" w:cs="Arial"/>
        </w:rPr>
        <w:fldChar w:fldCharType="separate"/>
      </w:r>
      <w:r w:rsidR="00F11F6C" w:rsidRPr="00F11F6C">
        <w:rPr>
          <w:rFonts w:ascii="Arial" w:hAnsi="Arial" w:cs="Arial"/>
        </w:rPr>
        <w:t xml:space="preserve">Educational Research Centre </w:t>
      </w:r>
      <w:r w:rsidR="0064439F" w:rsidRPr="00FF6C1C">
        <w:rPr>
          <w:rFonts w:ascii="Arial" w:hAnsi="Arial" w:cs="Arial"/>
        </w:rPr>
        <w:fldChar w:fldCharType="end"/>
      </w:r>
    </w:p>
    <w:p w14:paraId="37F6014C" w14:textId="77777777" w:rsidR="006C7D5E" w:rsidRDefault="006C7D5E" w:rsidP="006C7D5E"/>
    <w:p w14:paraId="739C8325" w14:textId="77777777" w:rsidR="009F507D" w:rsidRDefault="009F507D" w:rsidP="006C7D5E"/>
    <w:p w14:paraId="566007AB" w14:textId="77777777" w:rsidR="009F507D" w:rsidRDefault="009F507D" w:rsidP="006C7D5E">
      <w:pPr>
        <w:rPr>
          <w:b/>
        </w:rPr>
      </w:pPr>
    </w:p>
    <w:p w14:paraId="3D13143F" w14:textId="77777777" w:rsidR="00FA0515" w:rsidRDefault="00FA0515" w:rsidP="006C7D5E">
      <w:pPr>
        <w:rPr>
          <w:rFonts w:ascii="Arial" w:hAnsi="Arial" w:cs="Arial"/>
          <w:i/>
          <w:noProof/>
        </w:rPr>
      </w:pPr>
    </w:p>
    <w:p w14:paraId="1FFC88A9" w14:textId="77777777" w:rsidR="00FA0515" w:rsidRPr="0087604C" w:rsidRDefault="00FA0515" w:rsidP="006C7D5E">
      <w:pPr>
        <w:rPr>
          <w:lang w:val="en-US"/>
        </w:rPr>
      </w:pPr>
      <w:r w:rsidRPr="00FF6C1C">
        <w:rPr>
          <w:rFonts w:ascii="Arial" w:hAnsi="Arial" w:cs="Arial"/>
        </w:rPr>
        <w:fldChar w:fldCharType="begin">
          <w:ffData>
            <w:name w:val="Text92"/>
            <w:enabled/>
            <w:calcOnExit w:val="0"/>
            <w:textInput/>
          </w:ffData>
        </w:fldChar>
      </w:r>
      <w:r w:rsidRPr="00FF6C1C">
        <w:rPr>
          <w:rFonts w:ascii="Arial" w:hAnsi="Arial" w:cs="Arial"/>
        </w:rPr>
        <w:instrText xml:space="preserve"> FORMTEXT </w:instrText>
      </w:r>
      <w:r w:rsidRPr="00FF6C1C">
        <w:rPr>
          <w:rFonts w:ascii="Arial" w:hAnsi="Arial" w:cs="Arial"/>
        </w:rPr>
      </w:r>
      <w:r w:rsidRPr="00FF6C1C">
        <w:rPr>
          <w:rFonts w:ascii="Arial" w:hAnsi="Arial" w:cs="Arial"/>
        </w:rPr>
        <w:fldChar w:fldCharType="separate"/>
      </w:r>
      <w:r w:rsidR="005147F9">
        <w:rPr>
          <w:rFonts w:ascii="Arial" w:hAnsi="Arial" w:cs="Arial"/>
        </w:rPr>
        <w:t> </w:t>
      </w:r>
      <w:r w:rsidR="005147F9">
        <w:rPr>
          <w:rFonts w:ascii="Arial" w:hAnsi="Arial" w:cs="Arial"/>
        </w:rPr>
        <w:t> </w:t>
      </w:r>
      <w:r w:rsidR="005147F9">
        <w:rPr>
          <w:rFonts w:ascii="Arial" w:hAnsi="Arial" w:cs="Arial"/>
        </w:rPr>
        <w:t> </w:t>
      </w:r>
      <w:r w:rsidR="005147F9">
        <w:rPr>
          <w:rFonts w:ascii="Arial" w:hAnsi="Arial" w:cs="Arial"/>
        </w:rPr>
        <w:t> </w:t>
      </w:r>
      <w:r w:rsidR="005147F9">
        <w:rPr>
          <w:rFonts w:ascii="Arial" w:hAnsi="Arial" w:cs="Arial"/>
        </w:rPr>
        <w:t> </w:t>
      </w:r>
      <w:r w:rsidRPr="00FF6C1C">
        <w:rPr>
          <w:rFonts w:ascii="Arial" w:hAnsi="Arial" w:cs="Arial"/>
        </w:rPr>
        <w:fldChar w:fldCharType="end"/>
      </w:r>
    </w:p>
    <w:sectPr w:rsidR="00FA0515" w:rsidRPr="0087604C" w:rsidSect="006D68BB">
      <w:footerReference w:type="default" r:id="rId9"/>
      <w:pgSz w:w="11906" w:h="16838"/>
      <w:pgMar w:top="5571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68FB3" w14:textId="77777777" w:rsidR="00253965" w:rsidRDefault="00253965">
      <w:r>
        <w:separator/>
      </w:r>
    </w:p>
  </w:endnote>
  <w:endnote w:type="continuationSeparator" w:id="0">
    <w:p w14:paraId="032E6327" w14:textId="77777777" w:rsidR="00253965" w:rsidRDefault="00253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Bright">
    <w:panose1 w:val="02040602050505020304"/>
    <w:charset w:val="4D"/>
    <w:family w:val="roman"/>
    <w:pitch w:val="variable"/>
    <w:sig w:usb0="00000003" w:usb1="00000000" w:usb2="00000000" w:usb3="00000000" w:csb0="00000001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BA384" w14:textId="77777777" w:rsidR="00405F57" w:rsidRPr="003C4E7E" w:rsidRDefault="00405F57">
    <w:pPr>
      <w:pStyle w:val="Footer"/>
      <w:rPr>
        <w:rFonts w:ascii="Arial" w:hAnsi="Arial" w:cs="Arial"/>
        <w:b/>
        <w:sz w:val="16"/>
        <w:szCs w:val="16"/>
        <w:lang w:val="en-IE"/>
      </w:rPr>
    </w:pPr>
    <w:r>
      <w:rPr>
        <w:rFonts w:ascii="Arial" w:hAnsi="Arial" w:cs="Arial"/>
        <w:b/>
        <w:sz w:val="16"/>
        <w:szCs w:val="16"/>
        <w:lang w:val="en-IE"/>
      </w:rPr>
      <w:t>17/07//2011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6A5C9" w14:textId="77777777" w:rsidR="00253965" w:rsidRDefault="00253965">
      <w:r>
        <w:separator/>
      </w:r>
    </w:p>
  </w:footnote>
  <w:footnote w:type="continuationSeparator" w:id="0">
    <w:p w14:paraId="14948138" w14:textId="77777777" w:rsidR="00253965" w:rsidRDefault="002539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Q2FcrR/fZPPNLFEyWO+2H8A4IMyfA7Sh+N8HA92Z/tHA53jTS41MDyASFWlBw1BZ+853qs+9ZMs1Dk7q+k/VHw==" w:salt="KQmKrSykZTX+m18OshQ6H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10F14"/>
    <w:rsid w:val="000017E9"/>
    <w:rsid w:val="00016888"/>
    <w:rsid w:val="000F5814"/>
    <w:rsid w:val="001062E0"/>
    <w:rsid w:val="00133FB1"/>
    <w:rsid w:val="00154E88"/>
    <w:rsid w:val="00196B7B"/>
    <w:rsid w:val="001E0EBA"/>
    <w:rsid w:val="001F5ED0"/>
    <w:rsid w:val="00230BAB"/>
    <w:rsid w:val="00243281"/>
    <w:rsid w:val="002447CB"/>
    <w:rsid w:val="00253965"/>
    <w:rsid w:val="002856B7"/>
    <w:rsid w:val="0029486A"/>
    <w:rsid w:val="002B16B3"/>
    <w:rsid w:val="003165EA"/>
    <w:rsid w:val="00347DF7"/>
    <w:rsid w:val="0035047C"/>
    <w:rsid w:val="003A4C3B"/>
    <w:rsid w:val="003A6587"/>
    <w:rsid w:val="003A7777"/>
    <w:rsid w:val="003C4E7E"/>
    <w:rsid w:val="003E1ECB"/>
    <w:rsid w:val="00405F57"/>
    <w:rsid w:val="00410F14"/>
    <w:rsid w:val="0047423B"/>
    <w:rsid w:val="004B0963"/>
    <w:rsid w:val="004E3E60"/>
    <w:rsid w:val="005147F9"/>
    <w:rsid w:val="00552FE1"/>
    <w:rsid w:val="005922E2"/>
    <w:rsid w:val="005B2568"/>
    <w:rsid w:val="005F55F5"/>
    <w:rsid w:val="0061069B"/>
    <w:rsid w:val="0062485C"/>
    <w:rsid w:val="00624E49"/>
    <w:rsid w:val="0064439F"/>
    <w:rsid w:val="006A077D"/>
    <w:rsid w:val="006B387B"/>
    <w:rsid w:val="006B44C8"/>
    <w:rsid w:val="006C7D5E"/>
    <w:rsid w:val="006D68BB"/>
    <w:rsid w:val="006E3139"/>
    <w:rsid w:val="006F31D8"/>
    <w:rsid w:val="006F56B0"/>
    <w:rsid w:val="006F6688"/>
    <w:rsid w:val="0070203D"/>
    <w:rsid w:val="00736BBA"/>
    <w:rsid w:val="0076031B"/>
    <w:rsid w:val="008501CE"/>
    <w:rsid w:val="00861323"/>
    <w:rsid w:val="00866FD9"/>
    <w:rsid w:val="0087604C"/>
    <w:rsid w:val="008A1FE5"/>
    <w:rsid w:val="008D5166"/>
    <w:rsid w:val="0091377A"/>
    <w:rsid w:val="00920889"/>
    <w:rsid w:val="00972B2B"/>
    <w:rsid w:val="009853BE"/>
    <w:rsid w:val="009A48CF"/>
    <w:rsid w:val="009C099F"/>
    <w:rsid w:val="009F507D"/>
    <w:rsid w:val="00A26CB7"/>
    <w:rsid w:val="00A74FF3"/>
    <w:rsid w:val="00A86441"/>
    <w:rsid w:val="00B223DD"/>
    <w:rsid w:val="00B36E26"/>
    <w:rsid w:val="00B459C0"/>
    <w:rsid w:val="00B658F9"/>
    <w:rsid w:val="00BA1CE3"/>
    <w:rsid w:val="00BD7A53"/>
    <w:rsid w:val="00BE6099"/>
    <w:rsid w:val="00C411AE"/>
    <w:rsid w:val="00CB51A9"/>
    <w:rsid w:val="00CE6C08"/>
    <w:rsid w:val="00CF0BEB"/>
    <w:rsid w:val="00D129D3"/>
    <w:rsid w:val="00D173E4"/>
    <w:rsid w:val="00D2022E"/>
    <w:rsid w:val="00D220CD"/>
    <w:rsid w:val="00D85E6D"/>
    <w:rsid w:val="00DA6242"/>
    <w:rsid w:val="00DC7296"/>
    <w:rsid w:val="00E13906"/>
    <w:rsid w:val="00E608C1"/>
    <w:rsid w:val="00ED707E"/>
    <w:rsid w:val="00F11F6C"/>
    <w:rsid w:val="00F16B0B"/>
    <w:rsid w:val="00F17FEB"/>
    <w:rsid w:val="00F26043"/>
    <w:rsid w:val="00F61657"/>
    <w:rsid w:val="00F673DF"/>
    <w:rsid w:val="00F81014"/>
    <w:rsid w:val="00FA0515"/>
    <w:rsid w:val="00FF3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A9DE50"/>
  <w15:chartTrackingRefBased/>
  <w15:docId w15:val="{DD903DC5-4245-4A05-B22C-44DA7846D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D5E"/>
    <w:rPr>
      <w:rFonts w:ascii="Lucida Bright" w:hAnsi="Lucida Bright"/>
      <w:color w:val="000000"/>
      <w:szCs w:val="24"/>
      <w:lang w:val="en-GB" w:eastAsia="en-US"/>
    </w:rPr>
  </w:style>
  <w:style w:type="paragraph" w:styleId="Heading4">
    <w:name w:val="heading 4"/>
    <w:aliases w:val="Map Title"/>
    <w:basedOn w:val="Normal"/>
    <w:next w:val="Normal"/>
    <w:qFormat/>
    <w:rsid w:val="006C7D5E"/>
    <w:pPr>
      <w:pageBreakBefore/>
      <w:framePr w:wrap="notBeside" w:vAnchor="text" w:hAnchor="text" w:y="1"/>
      <w:spacing w:after="240"/>
      <w:outlineLvl w:val="3"/>
    </w:pPr>
    <w:rPr>
      <w:rFonts w:ascii="Lucida Sans" w:hAnsi="Lucida Sans" w:cs="Arial"/>
      <w:b/>
      <w:sz w:val="32"/>
      <w:szCs w:val="32"/>
      <w:lang w:val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ockLine">
    <w:name w:val="Block Line"/>
    <w:basedOn w:val="Normal"/>
    <w:next w:val="Normal"/>
    <w:rsid w:val="006C7D5E"/>
    <w:pPr>
      <w:pBdr>
        <w:top w:val="single" w:sz="6" w:space="1" w:color="FF0000"/>
        <w:between w:val="single" w:sz="6" w:space="1" w:color="auto"/>
      </w:pBdr>
      <w:spacing w:before="240"/>
      <w:ind w:left="1728"/>
    </w:pPr>
    <w:rPr>
      <w:szCs w:val="20"/>
    </w:rPr>
  </w:style>
  <w:style w:type="paragraph" w:styleId="Header">
    <w:name w:val="header"/>
    <w:basedOn w:val="Normal"/>
    <w:rsid w:val="00E1390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13906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ncyMavrogiorgou\Downloads\Clare\Tender%20Doc\ITT_Invitation_to_Tender%20U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FEC7B60BBFF145AC4511EB71AD0064" ma:contentTypeVersion="4" ma:contentTypeDescription="Create a new document." ma:contentTypeScope="" ma:versionID="80e9363ec02122373b4cb53d29969670">
  <xsd:schema xmlns:xsd="http://www.w3.org/2001/XMLSchema" xmlns:xs="http://www.w3.org/2001/XMLSchema" xmlns:p="http://schemas.microsoft.com/office/2006/metadata/properties" xmlns:ns2="75816c49-0901-4dd4-819d-1da14c6fde24" targetNamespace="http://schemas.microsoft.com/office/2006/metadata/properties" ma:root="true" ma:fieldsID="c6ce7102e06dc72192487f573935e501" ns2:_="">
    <xsd:import namespace="75816c49-0901-4dd4-819d-1da14c6fde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816c49-0901-4dd4-819d-1da14c6fde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BD9A4F-D8CD-4A75-BFEA-80F3D6AD5A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517BD6-9885-48E5-ACBB-DEA27D08EC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816c49-0901-4dd4-819d-1da14c6fde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F67A88-5963-4D38-94BA-75188D1BE65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C:\Users\NancyMavrogiorgou\Downloads\Clare\Tender Doc\ITT_Invitation_to_Tender UL.dot</Template>
  <TotalTime>6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Invitation to Tender</vt:lpstr>
    </vt:vector>
  </TitlesOfParts>
  <Company>Department of Finance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Invitation to Tender</dc:title>
  <dc:subject/>
  <dc:creator>Nancy Mavrogiorgou</dc:creator>
  <cp:keywords/>
  <dc:description/>
  <cp:lastModifiedBy>Ross McCarthy</cp:lastModifiedBy>
  <cp:revision>7</cp:revision>
  <cp:lastPrinted>2025-07-12T04:25:00Z</cp:lastPrinted>
  <dcterms:created xsi:type="dcterms:W3CDTF">2026-03-24T15:42:00Z</dcterms:created>
  <dcterms:modified xsi:type="dcterms:W3CDTF">2026-06-16T14:43:00Z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0x010100DFFEC7B60BBFF145AC4511EB71AD0064</vt:lpwstr>
  </property>
</Properties>
</file>